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740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WAYTE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:rsidR="009740A4" w:rsidRDefault="009740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0A4" w:rsidRDefault="009740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0A4" w:rsidRDefault="009740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May1464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involved in the gift of the goods and chattels of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Powle</w:t>
      </w:r>
      <w:proofErr w:type="spellEnd"/>
    </w:p>
    <w:p w:rsidR="009740A4" w:rsidRDefault="009740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Norwich.   (C.C.R. 1461-68 p.230)</w:t>
      </w:r>
    </w:p>
    <w:p w:rsidR="009740A4" w:rsidRDefault="009740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0A4" w:rsidRDefault="009740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0A4" w:rsidRPr="009740A4" w:rsidRDefault="009740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9740A4" w:rsidRPr="009740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0A4" w:rsidRDefault="009740A4" w:rsidP="00564E3C">
      <w:pPr>
        <w:spacing w:after="0" w:line="240" w:lineRule="auto"/>
      </w:pPr>
      <w:r>
        <w:separator/>
      </w:r>
    </w:p>
  </w:endnote>
  <w:endnote w:type="continuationSeparator" w:id="0">
    <w:p w:rsidR="009740A4" w:rsidRDefault="009740A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740A4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0A4" w:rsidRDefault="009740A4" w:rsidP="00564E3C">
      <w:pPr>
        <w:spacing w:after="0" w:line="240" w:lineRule="auto"/>
      </w:pPr>
      <w:r>
        <w:separator/>
      </w:r>
    </w:p>
  </w:footnote>
  <w:footnote w:type="continuationSeparator" w:id="0">
    <w:p w:rsidR="009740A4" w:rsidRDefault="009740A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0A4"/>
    <w:rsid w:val="00372DC6"/>
    <w:rsid w:val="00564E3C"/>
    <w:rsid w:val="0064591D"/>
    <w:rsid w:val="009740A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6DCBB"/>
  <w15:chartTrackingRefBased/>
  <w15:docId w15:val="{E1681945-E30E-44B1-9018-DAE8150D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2016-01-26T10:04:00Z</dcterms:created>
  <dcterms:modified xsi:type="dcterms:W3CDTF">2016-01-26T10:06:00Z</dcterms:modified>
</cp:coreProperties>
</file>